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1CD7C" w14:textId="77777777" w:rsidR="00BE7EA8" w:rsidRDefault="00BE7EA8" w:rsidP="00BE7E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RYDDELEY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0FA4DB73" w14:textId="77777777" w:rsidR="00BE7EA8" w:rsidRDefault="00BE7EA8" w:rsidP="00BE7E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Gloucester. Cutler.</w:t>
      </w:r>
    </w:p>
    <w:p w14:paraId="4283969B" w14:textId="77777777" w:rsidR="00BE7EA8" w:rsidRDefault="00BE7EA8" w:rsidP="00BE7E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358B41" w14:textId="77777777" w:rsidR="00BE7EA8" w:rsidRDefault="00BE7EA8" w:rsidP="00BE7E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2C1961" w14:textId="77777777" w:rsidR="00BE7EA8" w:rsidRDefault="00BE7EA8" w:rsidP="00BE7E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Hulle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Worcester(q.v.) brought a plaint of debt against him.</w:t>
      </w:r>
    </w:p>
    <w:p w14:paraId="28D64CC5" w14:textId="77777777" w:rsidR="00BE7EA8" w:rsidRDefault="00BE7EA8" w:rsidP="00BE7E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04BF3B0" w14:textId="77777777" w:rsidR="00BE7EA8" w:rsidRDefault="00BE7EA8" w:rsidP="00BE7E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D083C6" w14:textId="77777777" w:rsidR="00BE7EA8" w:rsidRDefault="00BE7EA8" w:rsidP="00BE7EA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C1ECB" w14:textId="77777777" w:rsidR="00BE7EA8" w:rsidRDefault="00BE7EA8" w:rsidP="00BE7EA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June 2022</w:t>
      </w:r>
    </w:p>
    <w:p w14:paraId="2D074E4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FFB0A" w14:textId="77777777" w:rsidR="00BE7EA8" w:rsidRDefault="00BE7EA8" w:rsidP="009139A6">
      <w:r>
        <w:separator/>
      </w:r>
    </w:p>
  </w:endnote>
  <w:endnote w:type="continuationSeparator" w:id="0">
    <w:p w14:paraId="657DDB39" w14:textId="77777777" w:rsidR="00BE7EA8" w:rsidRDefault="00BE7E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D31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690F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925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1EECE" w14:textId="77777777" w:rsidR="00BE7EA8" w:rsidRDefault="00BE7EA8" w:rsidP="009139A6">
      <w:r>
        <w:separator/>
      </w:r>
    </w:p>
  </w:footnote>
  <w:footnote w:type="continuationSeparator" w:id="0">
    <w:p w14:paraId="2CF612FC" w14:textId="77777777" w:rsidR="00BE7EA8" w:rsidRDefault="00BE7E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372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550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6EE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EA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E7EA8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0FF16"/>
  <w15:chartTrackingRefBased/>
  <w15:docId w15:val="{D6FE7490-54F9-4B25-A090-1355EEC5A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E7E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2022-06-28T13:02:00Z</dcterms:created>
  <dcterms:modified xsi:type="dcterms:W3CDTF">2022-06-28T13:03:00Z</dcterms:modified>
</cp:coreProperties>
</file>